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09530" w14:textId="77777777" w:rsidR="00917A43" w:rsidRPr="00E71B2F" w:rsidRDefault="00917A43" w:rsidP="00917A4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  <w:t>4302-0</w:t>
      </w:r>
      <w:r>
        <w:rPr>
          <w:rFonts w:cs="Arial"/>
          <w:sz w:val="20"/>
          <w:szCs w:val="20"/>
        </w:rPr>
        <w:t>206</w:t>
      </w:r>
      <w:r w:rsidRPr="00E71B2F">
        <w:rPr>
          <w:rFonts w:cs="Arial"/>
          <w:sz w:val="20"/>
          <w:szCs w:val="20"/>
        </w:rPr>
        <w:t>/2023</w:t>
      </w:r>
    </w:p>
    <w:p w14:paraId="52385796" w14:textId="77777777" w:rsidR="00917A43" w:rsidRPr="00E71B2F" w:rsidRDefault="00917A43" w:rsidP="00917A43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  <w:t>2023-391</w:t>
      </w:r>
    </w:p>
    <w:p w14:paraId="5684E6CA" w14:textId="58A6FE07" w:rsidR="00917A43" w:rsidRPr="00E71B2F" w:rsidRDefault="00917A43" w:rsidP="00917A43">
      <w:pPr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19.10.2023</w:t>
      </w:r>
    </w:p>
    <w:bookmarkEnd w:id="0"/>
    <w:p w14:paraId="6E0CD0B1" w14:textId="77777777" w:rsidR="00216692" w:rsidRDefault="00216692" w:rsidP="00216692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REFERENC </w:t>
      </w:r>
      <w:r w:rsidRPr="00080520">
        <w:rPr>
          <w:rFonts w:cs="Arial"/>
          <w:b/>
        </w:rPr>
        <w:t>SODELUJOČEGA PODJETJA</w:t>
      </w:r>
    </w:p>
    <w:p w14:paraId="628F3529" w14:textId="77777777" w:rsidR="00216692" w:rsidRPr="00080520" w:rsidRDefault="00216692" w:rsidP="00216692">
      <w:pPr>
        <w:tabs>
          <w:tab w:val="left" w:pos="1083"/>
        </w:tabs>
        <w:rPr>
          <w:rFonts w:cs="Arial"/>
        </w:rPr>
      </w:pPr>
    </w:p>
    <w:p w14:paraId="2AF7631A" w14:textId="1C4CF96C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</w:t>
      </w:r>
      <w:r w:rsidR="00917A43">
        <w:rPr>
          <w:rFonts w:cs="Arial"/>
        </w:rPr>
        <w:tab/>
      </w:r>
      <w:r w:rsidR="00917A43">
        <w:rPr>
          <w:rFonts w:cs="Arial"/>
        </w:rPr>
        <w:tab/>
      </w:r>
      <w:r w:rsidR="00917A43">
        <w:rPr>
          <w:rFonts w:cs="Arial"/>
        </w:rPr>
        <w:tab/>
      </w:r>
      <w:r>
        <w:rPr>
          <w:rFonts w:cs="Arial"/>
        </w:rPr>
        <w:t>__________________________________________________</w:t>
      </w:r>
    </w:p>
    <w:p w14:paraId="6FA1A3ED" w14:textId="0F67CDC0" w:rsidR="00216692" w:rsidRDefault="00917A43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ab/>
      </w:r>
    </w:p>
    <w:p w14:paraId="271A9FE1" w14:textId="163FE3B9" w:rsidR="00216692" w:rsidRPr="00917A43" w:rsidRDefault="00216692" w:rsidP="00216692">
      <w:pPr>
        <w:tabs>
          <w:tab w:val="left" w:pos="1083"/>
        </w:tabs>
        <w:rPr>
          <w:rFonts w:cs="Arial"/>
          <w:u w:val="single"/>
        </w:rPr>
      </w:pPr>
      <w:r>
        <w:rPr>
          <w:rFonts w:cs="Arial"/>
        </w:rPr>
        <w:t>Naslov/sedež sodelujočega podjetja:</w:t>
      </w:r>
      <w:r w:rsidR="00917A43">
        <w:rPr>
          <w:rFonts w:cs="Arial"/>
        </w:rPr>
        <w:tab/>
      </w:r>
      <w:r>
        <w:rPr>
          <w:rFonts w:cs="Arial"/>
        </w:rPr>
        <w:t>______</w:t>
      </w:r>
      <w:r w:rsidR="00917A43" w:rsidRPr="00917A43">
        <w:rPr>
          <w:rFonts w:cs="Arial"/>
          <w:u w:val="single"/>
        </w:rPr>
        <w:tab/>
      </w:r>
      <w:r>
        <w:rPr>
          <w:rFonts w:cs="Arial"/>
        </w:rPr>
        <w:t>______________________________________</w:t>
      </w:r>
    </w:p>
    <w:p w14:paraId="43743A0E" w14:textId="77777777" w:rsidR="00216692" w:rsidRPr="00080520" w:rsidRDefault="00216692" w:rsidP="00216692">
      <w:pPr>
        <w:tabs>
          <w:tab w:val="left" w:pos="1083"/>
        </w:tabs>
        <w:rPr>
          <w:rFonts w:cs="Arial"/>
        </w:rPr>
      </w:pPr>
    </w:p>
    <w:p w14:paraId="5CE3F138" w14:textId="77777777" w:rsidR="00216692" w:rsidRPr="00080520" w:rsidRDefault="00216692" w:rsidP="00216692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 xml:space="preserve">referenc </w:t>
      </w:r>
      <w:r w:rsidRPr="00666204">
        <w:rPr>
          <w:rFonts w:cs="Arial"/>
        </w:rPr>
        <w:t xml:space="preserve">skladno z zahtevami iz </w:t>
      </w:r>
      <w:r>
        <w:rPr>
          <w:rFonts w:cs="Arial"/>
        </w:rPr>
        <w:t>obrazca OBR – 2.06 (Pogoji za ugotavljanje sposobnosti in usposobljenosti ponudnika)</w:t>
      </w:r>
    </w:p>
    <w:tbl>
      <w:tblPr>
        <w:tblW w:w="147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3402"/>
        <w:gridCol w:w="1843"/>
        <w:gridCol w:w="3544"/>
        <w:gridCol w:w="2581"/>
      </w:tblGrid>
      <w:tr w:rsidR="00917A43" w:rsidRPr="00080520" w14:paraId="32DDECF2" w14:textId="77777777" w:rsidTr="00917A43">
        <w:trPr>
          <w:trHeight w:val="569"/>
        </w:trPr>
        <w:tc>
          <w:tcPr>
            <w:tcW w:w="3403" w:type="dxa"/>
            <w:vAlign w:val="center"/>
          </w:tcPr>
          <w:p w14:paraId="1FFB9AB7" w14:textId="77777777" w:rsidR="00917A43" w:rsidRPr="001A5069" w:rsidRDefault="00917A43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3402" w:type="dxa"/>
            <w:vAlign w:val="center"/>
          </w:tcPr>
          <w:p w14:paraId="7519D405" w14:textId="6869705C" w:rsidR="00917A43" w:rsidRPr="001A5069" w:rsidRDefault="00917A43" w:rsidP="00917A43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843" w:type="dxa"/>
            <w:vAlign w:val="center"/>
          </w:tcPr>
          <w:p w14:paraId="7AE7AAC4" w14:textId="23460E96" w:rsidR="00917A43" w:rsidRPr="001A5069" w:rsidRDefault="00917A43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3544" w:type="dxa"/>
            <w:vAlign w:val="center"/>
          </w:tcPr>
          <w:p w14:paraId="1F111705" w14:textId="0A4CC64B" w:rsidR="00917A43" w:rsidRPr="001A5069" w:rsidRDefault="00917A43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Naziv storitve </w:t>
            </w:r>
            <w:r w:rsidRPr="001A5069">
              <w:rPr>
                <w:rFonts w:cs="Arial"/>
              </w:rPr>
              <w:t xml:space="preserve">in vrsta </w:t>
            </w:r>
            <w:r>
              <w:rPr>
                <w:rFonts w:cs="Arial"/>
              </w:rPr>
              <w:t>storitve</w:t>
            </w:r>
          </w:p>
        </w:tc>
        <w:tc>
          <w:tcPr>
            <w:tcW w:w="2581" w:type="dxa"/>
          </w:tcPr>
          <w:p w14:paraId="6DACE0B9" w14:textId="77777777" w:rsidR="00917A43" w:rsidRPr="001A5069" w:rsidRDefault="00917A43" w:rsidP="001317D0">
            <w:pPr>
              <w:jc w:val="center"/>
              <w:rPr>
                <w:rFonts w:cs="Arial"/>
              </w:rPr>
            </w:pPr>
          </w:p>
          <w:p w14:paraId="5F6EA5DD" w14:textId="079131F1" w:rsidR="00917A43" w:rsidRPr="00F21AAA" w:rsidRDefault="00917A43" w:rsidP="001317D0">
            <w:pPr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</w:rPr>
              <w:t>Obdobje izvajanja</w:t>
            </w:r>
            <w:r>
              <w:rPr>
                <w:rFonts w:cs="Arial"/>
              </w:rPr>
              <w:t xml:space="preserve"> storitve</w:t>
            </w:r>
          </w:p>
        </w:tc>
      </w:tr>
      <w:tr w:rsidR="00917A43" w:rsidRPr="00080520" w14:paraId="67662077" w14:textId="77777777" w:rsidTr="00917A43">
        <w:trPr>
          <w:trHeight w:val="376"/>
        </w:trPr>
        <w:tc>
          <w:tcPr>
            <w:tcW w:w="3403" w:type="dxa"/>
          </w:tcPr>
          <w:p w14:paraId="0037C392" w14:textId="77777777" w:rsidR="00917A43" w:rsidRDefault="00917A43" w:rsidP="001317D0">
            <w:pPr>
              <w:rPr>
                <w:rFonts w:cs="Arial"/>
              </w:rPr>
            </w:pPr>
          </w:p>
          <w:p w14:paraId="765669A3" w14:textId="77777777" w:rsidR="00917A43" w:rsidRPr="00080520" w:rsidRDefault="00917A43" w:rsidP="001317D0">
            <w:pPr>
              <w:rPr>
                <w:rFonts w:cs="Arial"/>
              </w:rPr>
            </w:pPr>
          </w:p>
        </w:tc>
        <w:tc>
          <w:tcPr>
            <w:tcW w:w="3402" w:type="dxa"/>
          </w:tcPr>
          <w:p w14:paraId="13AB22B6" w14:textId="77777777" w:rsidR="00917A43" w:rsidRPr="00080520" w:rsidRDefault="00917A43" w:rsidP="001317D0">
            <w:pPr>
              <w:rPr>
                <w:rFonts w:cs="Arial"/>
              </w:rPr>
            </w:pPr>
          </w:p>
        </w:tc>
        <w:tc>
          <w:tcPr>
            <w:tcW w:w="1843" w:type="dxa"/>
          </w:tcPr>
          <w:p w14:paraId="275F673A" w14:textId="77777777" w:rsidR="00917A43" w:rsidRPr="00080520" w:rsidRDefault="00917A43" w:rsidP="001317D0">
            <w:pPr>
              <w:rPr>
                <w:rFonts w:cs="Arial"/>
              </w:rPr>
            </w:pPr>
          </w:p>
        </w:tc>
        <w:tc>
          <w:tcPr>
            <w:tcW w:w="3544" w:type="dxa"/>
          </w:tcPr>
          <w:p w14:paraId="52DCC692" w14:textId="77777777" w:rsidR="00917A43" w:rsidRPr="00080520" w:rsidRDefault="00917A43" w:rsidP="001317D0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7ABAB2B1" w14:textId="77777777" w:rsidR="00917A43" w:rsidRPr="00080520" w:rsidRDefault="00917A43" w:rsidP="001317D0">
            <w:pPr>
              <w:rPr>
                <w:rFonts w:cs="Arial"/>
              </w:rPr>
            </w:pPr>
          </w:p>
        </w:tc>
      </w:tr>
    </w:tbl>
    <w:p w14:paraId="50F00171" w14:textId="6835AF7C" w:rsidR="00216692" w:rsidRDefault="00216692" w:rsidP="00216692">
      <w:pPr>
        <w:jc w:val="both"/>
        <w:rPr>
          <w:rFonts w:cs="Arial"/>
          <w:sz w:val="20"/>
          <w:szCs w:val="20"/>
        </w:rPr>
      </w:pPr>
    </w:p>
    <w:p w14:paraId="6E9A0614" w14:textId="77777777" w:rsidR="00917A43" w:rsidRPr="00536D3B" w:rsidRDefault="00917A43" w:rsidP="00216692">
      <w:pPr>
        <w:jc w:val="both"/>
        <w:rPr>
          <w:rFonts w:cs="Arial"/>
          <w:sz w:val="20"/>
          <w:szCs w:val="20"/>
        </w:rPr>
      </w:pPr>
    </w:p>
    <w:p w14:paraId="227421C5" w14:textId="77777777" w:rsidR="00216692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C40549D" w14:textId="77777777" w:rsidR="00216692" w:rsidRPr="000F3639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2AFAE0E8" w14:textId="77777777" w:rsidR="00216692" w:rsidRDefault="00216692" w:rsidP="00216692">
      <w:pPr>
        <w:jc w:val="both"/>
        <w:rPr>
          <w:rFonts w:cs="Arial"/>
          <w:i/>
        </w:rPr>
      </w:pPr>
    </w:p>
    <w:p w14:paraId="7592DDE6" w14:textId="77777777" w:rsidR="00216692" w:rsidRDefault="00216692" w:rsidP="00216692">
      <w:pPr>
        <w:jc w:val="both"/>
        <w:rPr>
          <w:rFonts w:cs="Arial"/>
          <w:i/>
        </w:rPr>
      </w:pPr>
    </w:p>
    <w:p w14:paraId="2A7CB2B2" w14:textId="56E8C921" w:rsidR="00ED5254" w:rsidRPr="006F104A" w:rsidRDefault="006F104A" w:rsidP="006F104A">
      <w:pPr>
        <w:jc w:val="both"/>
        <w:rPr>
          <w:rFonts w:cs="Arial"/>
          <w:i/>
        </w:rPr>
      </w:pPr>
      <w:r w:rsidRPr="00B46115">
        <w:rPr>
          <w:rFonts w:cs="Arial"/>
          <w:i/>
        </w:rPr>
        <w:t xml:space="preserve">Obrazec izpolni tisto sodelujoče podjetje (ponudnik, </w:t>
      </w:r>
      <w:proofErr w:type="spellStart"/>
      <w:r w:rsidRPr="00B46115">
        <w:rPr>
          <w:rFonts w:cs="Arial"/>
          <w:i/>
        </w:rPr>
        <w:t>soponudnik</w:t>
      </w:r>
      <w:proofErr w:type="spellEnd"/>
      <w:r w:rsidRPr="00B46115">
        <w:rPr>
          <w:rFonts w:cs="Arial"/>
          <w:i/>
        </w:rPr>
        <w:t>, podizvajalec</w:t>
      </w:r>
      <w:bookmarkStart w:id="1" w:name="_GoBack"/>
      <w:bookmarkEnd w:id="1"/>
      <w:r w:rsidRPr="00B46115">
        <w:rPr>
          <w:rFonts w:cs="Arial"/>
          <w:i/>
        </w:rPr>
        <w:t>, ki izpolnjuje ta pogoj. Ta obrazec je sestavni del in priloga ponudbe.</w:t>
      </w:r>
    </w:p>
    <w:sectPr w:rsidR="00ED5254" w:rsidRPr="006F104A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88D3B" w14:textId="77777777" w:rsidR="00AF5EAD" w:rsidRDefault="00AF5EAD">
      <w:r>
        <w:separator/>
      </w:r>
    </w:p>
  </w:endnote>
  <w:endnote w:type="continuationSeparator" w:id="0">
    <w:p w14:paraId="457DA4F6" w14:textId="77777777" w:rsidR="00AF5EAD" w:rsidRDefault="00AF5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20378" w14:textId="24D73BC8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F104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F104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5D643A9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F104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F104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399C7" w14:textId="77777777" w:rsidR="00AF5EAD" w:rsidRDefault="00AF5EAD">
      <w:r>
        <w:separator/>
      </w:r>
    </w:p>
  </w:footnote>
  <w:footnote w:type="continuationSeparator" w:id="0">
    <w:p w14:paraId="5C6C1F64" w14:textId="77777777" w:rsidR="00AF5EAD" w:rsidRDefault="00AF5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61312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E81617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2D97A77F" w:rsidR="00C0552D" w:rsidRPr="00E81617" w:rsidRDefault="00E81617" w:rsidP="00D40CC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>ODPRTI POSTOPEK</w:t>
          </w:r>
          <w:r w:rsidR="0061131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D40CC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E8161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40C641BE" w:rsidR="00C0552D" w:rsidRPr="00E81617" w:rsidRDefault="00123242" w:rsidP="0002169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E81617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E81617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E81617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16692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724B4"/>
    <w:rsid w:val="005753D9"/>
    <w:rsid w:val="0058399F"/>
    <w:rsid w:val="00590544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104A"/>
    <w:rsid w:val="006F3F86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17A43"/>
    <w:rsid w:val="009214B5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AF5EAD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0CCB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D0A2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33FC3D96"/>
    <w:rsid w:val="4E5B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BF296C-F127-447B-9EB8-FE2EA051950F}">
  <ds:schemaRefs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B98DCA-73C9-47A8-BA30-487D3667D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F28003-779B-47C3-98C7-70560F96C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8</TotalTime>
  <Pages>1</Pages>
  <Words>132</Words>
  <Characters>755</Characters>
  <Application>Microsoft Office Word</Application>
  <DocSecurity>0</DocSecurity>
  <Lines>6</Lines>
  <Paragraphs>1</Paragraphs>
  <ScaleCrop>false</ScaleCrop>
  <Company>ZRSBR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58</cp:revision>
  <cp:lastPrinted>2016-06-20T06:36:00Z</cp:lastPrinted>
  <dcterms:created xsi:type="dcterms:W3CDTF">2015-08-19T11:27:00Z</dcterms:created>
  <dcterms:modified xsi:type="dcterms:W3CDTF">2023-10-19T13:18:00Z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